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8"/>
        <w:gridCol w:w="1599"/>
        <w:gridCol w:w="1389"/>
        <w:gridCol w:w="1386"/>
      </w:tblGrid>
      <w:tr w:rsidR="00652930" w:rsidTr="0065293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930" w:rsidRDefault="00652930" w:rsidP="009E0E88">
            <w:r>
              <w:t>Приложение 8</w:t>
            </w:r>
          </w:p>
        </w:tc>
      </w:tr>
      <w:tr w:rsidR="00652930" w:rsidTr="0065293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2930" w:rsidRDefault="00652930" w:rsidP="009E0E88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930" w:rsidRDefault="00652930" w:rsidP="009E0E8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52930" w:rsidTr="0065293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930" w:rsidRDefault="00F649F5" w:rsidP="009E0E88">
            <w:r>
              <w:t>от 23.04.</w:t>
            </w:r>
            <w:r w:rsidR="00811F7D">
              <w:t xml:space="preserve">2021 </w:t>
            </w:r>
            <w:r w:rsidR="00652930">
              <w:t>№</w:t>
            </w:r>
            <w:r w:rsidR="00811F7D">
              <w:t xml:space="preserve"> 88-691</w:t>
            </w:r>
            <w:r w:rsidR="00652930">
              <w:t xml:space="preserve">      </w:t>
            </w:r>
          </w:p>
        </w:tc>
      </w:tr>
      <w:tr w:rsidR="00652930" w:rsidTr="0065293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</w:tr>
      <w:tr w:rsidR="00652930" w:rsidTr="00652930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2021 год и на плановый период 2022 и 2023 годов</w:t>
            </w:r>
          </w:p>
        </w:tc>
      </w:tr>
      <w:tr w:rsidR="00652930" w:rsidTr="0065293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</w:tr>
      <w:tr w:rsidR="00652930" w:rsidTr="0065293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тыс. руб.</w:t>
            </w: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№ п/п</w:t>
            </w:r>
          </w:p>
        </w:tc>
        <w:tc>
          <w:tcPr>
            <w:tcW w:w="98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2021 год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2022 год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2023 год</w:t>
            </w:r>
          </w:p>
        </w:tc>
      </w:tr>
    </w:tbl>
    <w:p w:rsidR="00652930" w:rsidRPr="00652930" w:rsidRDefault="00652930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8"/>
        <w:gridCol w:w="1599"/>
        <w:gridCol w:w="1389"/>
        <w:gridCol w:w="1386"/>
      </w:tblGrid>
      <w:tr w:rsidR="00652930" w:rsidTr="00652930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1</w:t>
            </w:r>
          </w:p>
        </w:tc>
        <w:tc>
          <w:tcPr>
            <w:tcW w:w="9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5</w:t>
            </w:r>
          </w:p>
        </w:tc>
      </w:tr>
      <w:tr w:rsidR="00652930" w:rsidTr="00652930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652930" w:rsidTr="00652930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44 729,2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1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Реконструкция фонтана «Одуванчик» на площади им. Кирова С.М.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36 874,5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Реконструкция центрального теплового пункта «Нежилое помещение ЦТП по адресу: г. Саратов, ул. Алексеевская, д. 3 и восстановление циркуляционного трубопровода горячего водоснабжения до многоквартирного дома № 5 по ул. Алексеевская»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937,4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3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водозаборной скважины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1 300,0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4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2 277,3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5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6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780,0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7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фонтана на Набережной Космонавтов на спуске от ул. Октябрьской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780,0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8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780,0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1 821 520,</w:t>
            </w:r>
            <w:r w:rsidR="00B96DD1">
              <w:t>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364 196,2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9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B96DD1">
            <w:pPr>
              <w:jc w:val="right"/>
            </w:pPr>
            <w:r>
              <w:t>71 419,</w:t>
            </w:r>
            <w:r w:rsidR="00B96DD1"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10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541,7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11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114 271,1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lastRenderedPageBreak/>
              <w:t>12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114 521,1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13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114 271,1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14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115 268,1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15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330,0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16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544,5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17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1 004 613,8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18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68,7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19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Стадион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850,0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20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180 107,7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277 790,2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21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88 006,6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86 406,0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22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786,9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23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11 319,3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24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Школа на 825 мест с бассейном в ЖК Иволгино Волжского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4 600,0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516 479,9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141 640,5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188 010,5</w:t>
            </w: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25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127 193,2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26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89 086,7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lastRenderedPageBreak/>
              <w:t>27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автомобильной дороги по ул. им. Андреева Б.Ф. (от дороги по территории с/х «Комбайн» до ул. Питерской)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28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56 113,6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44 325,4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29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23 114,1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20 472,8</w:t>
            </w: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30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134 994,0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74 664,2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31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автомобильной дороги по ул. им. Михаила Булгакова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9 539,3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22 650,9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167 537,7</w:t>
            </w: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32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автомобильной дороги по ул. им. Сдобнова Николая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6 720,0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33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автомобильной дороги по ул. им. Скоморохова Н.М. от ул. им. Муленкова А.П. до ул. им. Братьев Никитиных в Волжском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3 000,0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34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5 640,0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35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автомобильной дороги по ул. Песочной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36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автомобильной дороги по улице №1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2 300,0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37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автомобильной дороги по улице №2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2 300,0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38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2 300,0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39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27 600,0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40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4 979,0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41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 xml:space="preserve">Строительство участка автомобильной дороги от Московского шоссе, в продолжение проезда верхнего Нефтегорского, до границы муниципального образования «Город Саратов» 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17 600,0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42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участка автомобильной дороги по ул. Вольской (от ул. Большой Садовой до ул. Крайней)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4 292,8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lastRenderedPageBreak/>
              <w:t>43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4 292,8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2 387 022,</w:t>
            </w:r>
            <w:r w:rsidR="00B96DD1">
              <w:t>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505 836,7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188 010,5</w:t>
            </w:r>
          </w:p>
        </w:tc>
      </w:tr>
      <w:tr w:rsidR="00652930" w:rsidTr="00652930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652930" w:rsidTr="00652930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45 000,0</w:t>
            </w: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1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45 000,0</w:t>
            </w:r>
          </w:p>
        </w:tc>
      </w:tr>
      <w:tr w:rsidR="00652930" w:rsidTr="00652930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2 133 576,3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2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930" w:rsidRDefault="00652930" w:rsidP="009E0E88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2 133 576,3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</w:p>
        </w:tc>
      </w:tr>
      <w:tr w:rsidR="00652930" w:rsidTr="00652930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2 178 576,3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</w:pPr>
            <w:r>
              <w:t>45 000,0</w:t>
            </w:r>
          </w:p>
        </w:tc>
      </w:tr>
      <w:tr w:rsidR="00652930" w:rsidTr="00652930">
        <w:trPr>
          <w:cantSplit/>
        </w:trPr>
        <w:tc>
          <w:tcPr>
            <w:tcW w:w="104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930" w:rsidRDefault="00652930" w:rsidP="009E0E88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4 565 598,</w:t>
            </w:r>
            <w:r w:rsidR="00B96DD1">
              <w:rPr>
                <w:b/>
                <w:bCs/>
              </w:rPr>
              <w:t>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550 836,7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233 010,5</w:t>
            </w:r>
          </w:p>
        </w:tc>
      </w:tr>
      <w:tr w:rsidR="00652930" w:rsidTr="0065293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r>
              <w:t xml:space="preserve"> </w:t>
            </w:r>
          </w:p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</w:tr>
      <w:tr w:rsidR="00652930" w:rsidTr="0065293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930" w:rsidRDefault="00652930" w:rsidP="009E0E88"/>
        </w:tc>
      </w:tr>
    </w:tbl>
    <w:p w:rsidR="00652930" w:rsidRPr="00D32CD9" w:rsidRDefault="00652930" w:rsidP="00652930"/>
    <w:p w:rsidR="00E2598B" w:rsidRPr="00652930" w:rsidRDefault="00E2598B" w:rsidP="00652930"/>
    <w:sectPr w:rsidR="00E2598B" w:rsidRPr="00652930" w:rsidSect="00811F7D">
      <w:headerReference w:type="even" r:id="rId8"/>
      <w:headerReference w:type="default" r:id="rId9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ABD" w:rsidRDefault="00C26ABD" w:rsidP="00652930">
      <w:r>
        <w:separator/>
      </w:r>
    </w:p>
  </w:endnote>
  <w:endnote w:type="continuationSeparator" w:id="1">
    <w:p w:rsidR="00C26ABD" w:rsidRDefault="00C26ABD" w:rsidP="00652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ABD" w:rsidRDefault="00C26ABD" w:rsidP="00652930">
      <w:r>
        <w:separator/>
      </w:r>
    </w:p>
  </w:footnote>
  <w:footnote w:type="continuationSeparator" w:id="1">
    <w:p w:rsidR="00C26ABD" w:rsidRDefault="00C26ABD" w:rsidP="006529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930" w:rsidRDefault="008E4AA9" w:rsidP="002F1C2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5293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2930" w:rsidRDefault="0065293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930" w:rsidRDefault="008E4AA9" w:rsidP="002F1C2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5293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649F5">
      <w:rPr>
        <w:rStyle w:val="a7"/>
        <w:noProof/>
      </w:rPr>
      <w:t>2</w:t>
    </w:r>
    <w:r>
      <w:rPr>
        <w:rStyle w:val="a7"/>
      </w:rPr>
      <w:fldChar w:fldCharType="end"/>
    </w:r>
  </w:p>
  <w:p w:rsidR="00652930" w:rsidRDefault="0065293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652930"/>
    <w:rsid w:val="001B1D78"/>
    <w:rsid w:val="002C3F39"/>
    <w:rsid w:val="00466CFB"/>
    <w:rsid w:val="005223D2"/>
    <w:rsid w:val="005F37B4"/>
    <w:rsid w:val="00652930"/>
    <w:rsid w:val="006808C6"/>
    <w:rsid w:val="00811F7D"/>
    <w:rsid w:val="008E4AA9"/>
    <w:rsid w:val="00A24CAF"/>
    <w:rsid w:val="00AF25E8"/>
    <w:rsid w:val="00B912FD"/>
    <w:rsid w:val="00B96DD1"/>
    <w:rsid w:val="00C26ABD"/>
    <w:rsid w:val="00C75A0E"/>
    <w:rsid w:val="00D011BF"/>
    <w:rsid w:val="00D23F47"/>
    <w:rsid w:val="00E2598B"/>
    <w:rsid w:val="00F6400A"/>
    <w:rsid w:val="00F649F5"/>
    <w:rsid w:val="00FC0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29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2930"/>
  </w:style>
  <w:style w:type="paragraph" w:styleId="a5">
    <w:name w:val="footer"/>
    <w:basedOn w:val="a"/>
    <w:link w:val="a6"/>
    <w:uiPriority w:val="99"/>
    <w:semiHidden/>
    <w:unhideWhenUsed/>
    <w:rsid w:val="006529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2930"/>
  </w:style>
  <w:style w:type="character" w:styleId="a7">
    <w:name w:val="page number"/>
    <w:basedOn w:val="a0"/>
    <w:uiPriority w:val="99"/>
    <w:semiHidden/>
    <w:unhideWhenUsed/>
    <w:rsid w:val="006529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74449-9CBB-4A93-9F64-1F0E2CD51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4</Pages>
  <Words>1076</Words>
  <Characters>6134</Characters>
  <Application>Microsoft Office Word</Application>
  <DocSecurity>0</DocSecurity>
  <Lines>51</Lines>
  <Paragraphs>14</Paragraphs>
  <ScaleCrop>false</ScaleCrop>
  <Company/>
  <LinksUpToDate>false</LinksUpToDate>
  <CharactersWithSpaces>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UdalovaDA</cp:lastModifiedBy>
  <cp:revision>4</cp:revision>
  <dcterms:created xsi:type="dcterms:W3CDTF">2021-04-23T06:07:00Z</dcterms:created>
  <dcterms:modified xsi:type="dcterms:W3CDTF">2021-04-23T07:12:00Z</dcterms:modified>
</cp:coreProperties>
</file>